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456CF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Serial port tool   terminator settings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F907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4F4BD16">
            <w:pPr>
              <w:rPr>
                <w:rFonts w:hint="default" w:eastAsia="黑体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Note: You only need to use one of the methods</w:t>
            </w:r>
          </w:p>
        </w:tc>
      </w:tr>
      <w:tr w14:paraId="59FA5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764D71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Method  1</w:t>
            </w:r>
          </w:p>
        </w:tc>
      </w:tr>
      <w:tr w14:paraId="33952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2D0D27F">
            <w:pPr>
              <w:rPr>
                <w:rFonts w:hint="eastAsia" w:eastAsia="黑体"/>
                <w:lang w:eastAsia="zh-CN"/>
              </w:rPr>
            </w:pPr>
            <w:r>
              <w:rPr>
                <w:rFonts w:hint="eastAsia" w:eastAsia="黑体"/>
                <w:lang w:eastAsia="zh-CN"/>
              </w:rPr>
              <w:drawing>
                <wp:inline distT="0" distB="0" distL="114300" distR="114300">
                  <wp:extent cx="5273675" cy="3249295"/>
                  <wp:effectExtent l="0" t="0" r="3175" b="8255"/>
                  <wp:docPr id="6" name="图片 6" descr="结束符设置 方式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结束符设置 方式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3675" cy="3249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CF7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B0B74BA">
            <w:pPr>
              <w:rPr>
                <w:rFonts w:hint="default" w:eastAsia="黑体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Method  2</w:t>
            </w:r>
            <w:bookmarkStart w:id="0" w:name="_GoBack"/>
            <w:bookmarkEnd w:id="0"/>
          </w:p>
        </w:tc>
      </w:tr>
      <w:tr w14:paraId="79C74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447B226">
            <w:pPr>
              <w:rPr>
                <w:rFonts w:hint="eastAsia" w:eastAsia="黑体"/>
                <w:lang w:eastAsia="zh-CN"/>
              </w:rPr>
            </w:pPr>
            <w:r>
              <w:rPr>
                <w:rFonts w:hint="eastAsia" w:eastAsia="黑体"/>
                <w:lang w:eastAsia="zh-CN"/>
              </w:rPr>
              <w:drawing>
                <wp:inline distT="0" distB="0" distL="114300" distR="114300">
                  <wp:extent cx="5274310" cy="3453765"/>
                  <wp:effectExtent l="0" t="0" r="2540" b="13335"/>
                  <wp:docPr id="7" name="图片 7" descr="结束符设置 方式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结束符设置 方式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3453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BD10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細明體">
    <w:altName w:val="PMingLiU-ExtB"/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E000C"/>
    <w:rsid w:val="02050896"/>
    <w:rsid w:val="10FC16EA"/>
    <w:rsid w:val="11691059"/>
    <w:rsid w:val="12A92013"/>
    <w:rsid w:val="1B3E3557"/>
    <w:rsid w:val="1C313739"/>
    <w:rsid w:val="1FC53638"/>
    <w:rsid w:val="20093071"/>
    <w:rsid w:val="204D243A"/>
    <w:rsid w:val="290C6138"/>
    <w:rsid w:val="2B0F5772"/>
    <w:rsid w:val="2D3104E8"/>
    <w:rsid w:val="32AC0024"/>
    <w:rsid w:val="41952BC8"/>
    <w:rsid w:val="41C93881"/>
    <w:rsid w:val="45654061"/>
    <w:rsid w:val="489E681B"/>
    <w:rsid w:val="48AD7823"/>
    <w:rsid w:val="4BE62CCB"/>
    <w:rsid w:val="4D9E1484"/>
    <w:rsid w:val="4F213B38"/>
    <w:rsid w:val="51DE000C"/>
    <w:rsid w:val="53A31046"/>
    <w:rsid w:val="552F02DB"/>
    <w:rsid w:val="5DDB1CE3"/>
    <w:rsid w:val="65C07566"/>
    <w:rsid w:val="66BB4A2B"/>
    <w:rsid w:val="691A77EA"/>
    <w:rsid w:val="735B0F25"/>
    <w:rsid w:val="73DA5F9E"/>
    <w:rsid w:val="750B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" w:beforeLines="10" w:after="10" w:afterLines="10"/>
      <w:jc w:val="both"/>
    </w:pPr>
    <w:rPr>
      <w:rFonts w:ascii="Times New Roman" w:hAnsi="Times New Roman" w:eastAsia="黑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autoRedefine/>
    <w:qFormat/>
    <w:uiPriority w:val="0"/>
    <w:pPr>
      <w:keepNext/>
      <w:keepLines/>
      <w:spacing w:before="100" w:beforeLines="0" w:beforeAutospacing="0" w:after="100" w:afterLines="0" w:afterAutospacing="0" w:line="240" w:lineRule="auto"/>
      <w:outlineLvl w:val="0"/>
    </w:pPr>
    <w:rPr>
      <w:rFonts w:ascii="Times New Roman" w:hAnsi="Times New Roman" w:eastAsia="黑体" w:cstheme="minorBidi"/>
      <w:b/>
      <w:kern w:val="44"/>
      <w:sz w:val="28"/>
      <w:szCs w:val="28"/>
    </w:rPr>
  </w:style>
  <w:style w:type="paragraph" w:styleId="3">
    <w:name w:val="heading 2"/>
    <w:next w:val="1"/>
    <w:unhideWhenUsed/>
    <w:qFormat/>
    <w:uiPriority w:val="0"/>
    <w:pPr>
      <w:keepNext/>
      <w:keepLines/>
      <w:spacing w:before="100" w:beforeLines="0" w:beforeAutospacing="0" w:after="100" w:afterLines="0" w:afterAutospacing="0" w:line="240" w:lineRule="auto"/>
      <w:outlineLvl w:val="1"/>
    </w:pPr>
    <w:rPr>
      <w:rFonts w:ascii="Times New Roman" w:hAnsi="Times New Roman" w:eastAsia="黑体" w:cstheme="minorBidi"/>
      <w:b/>
      <w:sz w:val="21"/>
      <w:szCs w:val="24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60" w:beforeLines="0" w:beforeAutospacing="0" w:after="60" w:afterLines="0" w:afterAutospacing="0" w:line="240" w:lineRule="auto"/>
      <w:outlineLvl w:val="2"/>
    </w:pPr>
    <w:rPr>
      <w:b/>
      <w:sz w:val="21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100" w:beforeLines="0" w:beforeAutospacing="0" w:after="100" w:afterLines="0" w:afterAutospacing="0" w:line="240" w:lineRule="auto"/>
      <w:outlineLvl w:val="3"/>
    </w:pPr>
    <w:rPr>
      <w:rFonts w:ascii="Arial" w:hAnsi="Arial"/>
      <w:b/>
      <w:sz w:val="21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40" w:beforeLines="0" w:beforeAutospacing="0" w:after="40" w:afterLines="0" w:afterAutospacing="0" w:line="240" w:lineRule="auto"/>
      <w:outlineLvl w:val="4"/>
    </w:pPr>
    <w:rPr>
      <w:b/>
      <w:sz w:val="21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character" w:styleId="10">
    <w:name w:val="Strong"/>
    <w:basedOn w:val="7"/>
    <w:autoRedefine/>
    <w:qFormat/>
    <w:uiPriority w:val="0"/>
    <w:rPr>
      <w:b/>
    </w:rPr>
  </w:style>
  <w:style w:type="character" w:styleId="11">
    <w:name w:val="FollowedHyperlink"/>
    <w:basedOn w:val="7"/>
    <w:qFormat/>
    <w:uiPriority w:val="0"/>
    <w:rPr>
      <w:color w:val="800080"/>
      <w:u w:val="single"/>
    </w:rPr>
  </w:style>
  <w:style w:type="table" w:styleId="12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01_&#20135;&#21697;&#36164;&#26009;\Z03_&#25299;&#23637;\&#27169;&#26495;1.dotx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模板1.dotx</Template>
  <Pages>1</Pages>
  <Words>29</Words>
  <Characters>29</Characters>
  <Lines>0</Lines>
  <Paragraphs>0</Paragraphs>
  <TotalTime>0</TotalTime>
  <ScaleCrop>false</ScaleCrop>
  <LinksUpToDate>false</LinksUpToDate>
  <CharactersWithSpaces>30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2025-10-28T02:24:00Z</dcterms:created>
  <dc:creator>(O_O)/</dc:creator>
  <cp:lastModifiedBy>admin</cp:lastModifiedBy>
  <dcterms:modified xsi:type="dcterms:W3CDTF">2026-04-17T07:57:06Z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3076-12.1.0.25242</vt:lpwstr>
  </property>
  <property fmtid="{D5CDD505-2E9C-101B-9397-08002B2CF9AE}" pid="3" name="ICV">
    <vt:lpwstr>003361096740455CA99656E5F594DB97_11</vt:lpwstr>
  </property>
  <property fmtid="{D5CDD505-2E9C-101B-9397-08002B2CF9AE}" pid="4" name="KSOTemplateDocerSaveRecord">
    <vt:lpwstr>eyJoZGlkIjoiODc0MmVjMTE5OWIxZDQ4MWNiMDA4NjI3ODJhYjJjNWYifQ==</vt:lpwstr>
  </property>
</Properties>
</file>